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F16E1" w14:textId="77777777" w:rsidR="00137914" w:rsidRDefault="00137914" w:rsidP="0013791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SWYNBOURNE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49BD901A" w14:textId="77777777" w:rsidR="00137914" w:rsidRDefault="00137914" w:rsidP="0013791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Gentleman.</w:t>
      </w:r>
    </w:p>
    <w:p w14:paraId="084E1189" w14:textId="77777777" w:rsidR="00137914" w:rsidRDefault="00137914" w:rsidP="00137914">
      <w:pPr>
        <w:pStyle w:val="NoSpacing"/>
        <w:rPr>
          <w:rFonts w:eastAsia="Times New Roman" w:cs="Times New Roman"/>
          <w:szCs w:val="24"/>
        </w:rPr>
      </w:pPr>
    </w:p>
    <w:p w14:paraId="36037150" w14:textId="77777777" w:rsidR="00137914" w:rsidRDefault="00137914" w:rsidP="00137914">
      <w:pPr>
        <w:pStyle w:val="NoSpacing"/>
        <w:rPr>
          <w:rFonts w:eastAsia="Times New Roman" w:cs="Times New Roman"/>
          <w:szCs w:val="24"/>
        </w:rPr>
      </w:pPr>
    </w:p>
    <w:p w14:paraId="3D1EDAE9" w14:textId="77777777" w:rsidR="00137914" w:rsidRDefault="00137914" w:rsidP="0013791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Jul.</w:t>
      </w:r>
      <w:r>
        <w:rPr>
          <w:rFonts w:eastAsia="Times New Roman" w:cs="Times New Roman"/>
          <w:szCs w:val="24"/>
        </w:rPr>
        <w:tab/>
        <w:t>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Torpenhowe</w:t>
      </w:r>
      <w:proofErr w:type="spellEnd"/>
      <w:r>
        <w:rPr>
          <w:rFonts w:eastAsia="Times New Roman" w:cs="Times New Roman"/>
          <w:szCs w:val="24"/>
        </w:rPr>
        <w:t>,</w:t>
      </w:r>
    </w:p>
    <w:p w14:paraId="63C0F61B" w14:textId="77777777" w:rsidR="00137914" w:rsidRDefault="00137914" w:rsidP="0013791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Cumberland, into landholdings of Sir William Legh(q.v.).</w:t>
      </w:r>
    </w:p>
    <w:p w14:paraId="7CAE655D" w14:textId="77777777" w:rsidR="00137914" w:rsidRDefault="00137914" w:rsidP="0013791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9738EC8" w14:textId="77777777" w:rsidR="00137914" w:rsidRDefault="00137914" w:rsidP="0013791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p.109)</w:t>
      </w:r>
    </w:p>
    <w:p w14:paraId="71395B01" w14:textId="77777777" w:rsidR="00137914" w:rsidRDefault="00137914" w:rsidP="00137914">
      <w:pPr>
        <w:pStyle w:val="NoSpacing"/>
        <w:rPr>
          <w:rFonts w:eastAsia="Times New Roman" w:cs="Times New Roman"/>
          <w:szCs w:val="24"/>
        </w:rPr>
      </w:pPr>
    </w:p>
    <w:p w14:paraId="40653916" w14:textId="77777777" w:rsidR="00137914" w:rsidRDefault="00137914" w:rsidP="00137914">
      <w:pPr>
        <w:pStyle w:val="NoSpacing"/>
        <w:rPr>
          <w:rFonts w:eastAsia="Times New Roman" w:cs="Times New Roman"/>
          <w:szCs w:val="24"/>
        </w:rPr>
      </w:pPr>
    </w:p>
    <w:p w14:paraId="064BE76C" w14:textId="77777777" w:rsidR="00137914" w:rsidRDefault="00137914" w:rsidP="0013791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 August 2023</w:t>
      </w:r>
    </w:p>
    <w:p w14:paraId="2BC6CB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632E8" w14:textId="77777777" w:rsidR="00137914" w:rsidRDefault="00137914" w:rsidP="009139A6">
      <w:r>
        <w:separator/>
      </w:r>
    </w:p>
  </w:endnote>
  <w:endnote w:type="continuationSeparator" w:id="0">
    <w:p w14:paraId="4D75972C" w14:textId="77777777" w:rsidR="00137914" w:rsidRDefault="001379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5B0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A605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735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C8980" w14:textId="77777777" w:rsidR="00137914" w:rsidRDefault="00137914" w:rsidP="009139A6">
      <w:r>
        <w:separator/>
      </w:r>
    </w:p>
  </w:footnote>
  <w:footnote w:type="continuationSeparator" w:id="0">
    <w:p w14:paraId="3A22A815" w14:textId="77777777" w:rsidR="00137914" w:rsidRDefault="001379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28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4AC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32B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914"/>
    <w:rsid w:val="000666E0"/>
    <w:rsid w:val="0013791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1E562"/>
  <w15:chartTrackingRefBased/>
  <w15:docId w15:val="{E65C35CD-EAB9-477E-A877-92B08ABDA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2023-08-08T21:03:00Z</dcterms:created>
  <dcterms:modified xsi:type="dcterms:W3CDTF">2023-08-08T21:04:00Z</dcterms:modified>
</cp:coreProperties>
</file>